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CEB98" w14:textId="77777777" w:rsidR="00C04239" w:rsidRDefault="00C04239" w:rsidP="00C0423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WHITINGTON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2A170382" w14:textId="77777777" w:rsidR="00C04239" w:rsidRDefault="00C04239" w:rsidP="00C0423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FEE4B2C" w14:textId="77777777" w:rsidR="00C04239" w:rsidRDefault="00C04239" w:rsidP="00C0423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3C6B2A0" w14:textId="77777777" w:rsidR="00C04239" w:rsidRDefault="00C04239" w:rsidP="00C0423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Hende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commissioned to levy and collect in person</w:t>
      </w:r>
    </w:p>
    <w:p w14:paraId="78BF5D38" w14:textId="77777777" w:rsidR="00C04239" w:rsidRDefault="00C04239" w:rsidP="00C04239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port of </w:t>
      </w:r>
      <w:proofErr w:type="gramStart"/>
      <w:r>
        <w:rPr>
          <w:rFonts w:ascii="Times New Roman" w:hAnsi="Times New Roman" w:cs="Times New Roman"/>
          <w:sz w:val="24"/>
          <w:szCs w:val="24"/>
        </w:rPr>
        <w:t>London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subsidy on wools, hides and woolfells granted to the King at the last Parliament.   (C.F.R. 1405-13 p.81)</w:t>
      </w:r>
    </w:p>
    <w:p w14:paraId="606816EB" w14:textId="77777777" w:rsidR="00C04239" w:rsidRDefault="00C04239" w:rsidP="00C0423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4440CAA" w14:textId="77777777" w:rsidR="00C04239" w:rsidRDefault="00C04239" w:rsidP="00C0423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A6A0B0" w14:textId="77777777" w:rsidR="00C04239" w:rsidRDefault="00C04239" w:rsidP="00C0423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2021</w:t>
      </w:r>
    </w:p>
    <w:p w14:paraId="406F4BF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2AF60" w14:textId="77777777" w:rsidR="00C04239" w:rsidRDefault="00C04239" w:rsidP="009139A6">
      <w:r>
        <w:separator/>
      </w:r>
    </w:p>
  </w:endnote>
  <w:endnote w:type="continuationSeparator" w:id="0">
    <w:p w14:paraId="5376572C" w14:textId="77777777" w:rsidR="00C04239" w:rsidRDefault="00C042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8B9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B1B1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180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70953" w14:textId="77777777" w:rsidR="00C04239" w:rsidRDefault="00C04239" w:rsidP="009139A6">
      <w:r>
        <w:separator/>
      </w:r>
    </w:p>
  </w:footnote>
  <w:footnote w:type="continuationSeparator" w:id="0">
    <w:p w14:paraId="4C0E7F4D" w14:textId="77777777" w:rsidR="00C04239" w:rsidRDefault="00C042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F26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38E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6745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23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0423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64188"/>
  <w15:chartTrackingRefBased/>
  <w15:docId w15:val="{A701F402-CA2C-42F6-93F7-D0ACF73A2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2021-12-13T20:57:00Z</dcterms:created>
  <dcterms:modified xsi:type="dcterms:W3CDTF">2021-12-13T20:57:00Z</dcterms:modified>
</cp:coreProperties>
</file>